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BC7AC" w14:textId="6C518F89" w:rsidR="00A846A6" w:rsidRDefault="00A846A6" w:rsidP="00A846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FRECOK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0FFC79A0" w14:textId="63D2B688" w:rsidR="00A846A6" w:rsidRDefault="00A846A6" w:rsidP="00A846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15D38" w14:textId="2051F0B5" w:rsidR="00A846A6" w:rsidRDefault="00A846A6" w:rsidP="00A846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36B9EF" w14:textId="59F45DF6" w:rsidR="00A846A6" w:rsidRDefault="00A846A6" w:rsidP="00A846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Apr.1467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Gylot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Limpsfield</w:t>
      </w:r>
      <w:proofErr w:type="spellEnd"/>
      <w:r>
        <w:rPr>
          <w:rFonts w:ascii="Times New Roman" w:hAnsi="Times New Roman" w:cs="Times New Roman"/>
          <w:sz w:val="24"/>
          <w:szCs w:val="24"/>
        </w:rPr>
        <w:t>, Surrey, was pardoned for not appearing to</w:t>
      </w:r>
    </w:p>
    <w:p w14:paraId="0EC57977" w14:textId="02885EBD" w:rsidR="00A846A6" w:rsidRDefault="00A846A6" w:rsidP="00A846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answer him touching a debt of £9.    (C.P.R. 1467-77 p.1)</w:t>
      </w:r>
    </w:p>
    <w:p w14:paraId="44A71834" w14:textId="59586ECA" w:rsidR="00A846A6" w:rsidRDefault="00A846A6" w:rsidP="00A846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9F1B71" w14:textId="62EC92A5" w:rsidR="00A846A6" w:rsidRDefault="00A846A6" w:rsidP="00A846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C2A08E" w14:textId="7B8DF52A" w:rsidR="00A846A6" w:rsidRPr="00A846A6" w:rsidRDefault="00A846A6" w:rsidP="00A846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sectPr w:rsidR="00A846A6" w:rsidRPr="00A846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237D68" w14:textId="77777777" w:rsidR="00ED60A7" w:rsidRDefault="00ED60A7" w:rsidP="009139A6">
      <w:r>
        <w:separator/>
      </w:r>
    </w:p>
  </w:endnote>
  <w:endnote w:type="continuationSeparator" w:id="0">
    <w:p w14:paraId="385DC34F" w14:textId="77777777" w:rsidR="00ED60A7" w:rsidRDefault="00ED60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D4679" w14:textId="77777777" w:rsidR="00ED60A7" w:rsidRDefault="00ED60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BC5D3" w14:textId="77777777" w:rsidR="00ED60A7" w:rsidRPr="009139A6" w:rsidRDefault="00ED60A7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D5B06" w14:textId="77777777" w:rsidR="00ED60A7" w:rsidRDefault="00ED6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394F8" w14:textId="77777777" w:rsidR="00ED60A7" w:rsidRDefault="00ED60A7" w:rsidP="009139A6">
      <w:r>
        <w:separator/>
      </w:r>
    </w:p>
  </w:footnote>
  <w:footnote w:type="continuationSeparator" w:id="0">
    <w:p w14:paraId="7923D7C4" w14:textId="77777777" w:rsidR="00ED60A7" w:rsidRDefault="00ED60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7F7AB" w14:textId="77777777" w:rsidR="00ED60A7" w:rsidRDefault="00ED60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21DAD" w14:textId="77777777" w:rsidR="00ED60A7" w:rsidRDefault="00ED60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FCCE1" w14:textId="77777777" w:rsidR="00ED60A7" w:rsidRDefault="00ED60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27"/>
    <w:rsid w:val="000666E0"/>
    <w:rsid w:val="000B2F27"/>
    <w:rsid w:val="00231A43"/>
    <w:rsid w:val="002510B7"/>
    <w:rsid w:val="005C130B"/>
    <w:rsid w:val="00826F5C"/>
    <w:rsid w:val="009139A6"/>
    <w:rsid w:val="009448BB"/>
    <w:rsid w:val="009C3105"/>
    <w:rsid w:val="00A3176C"/>
    <w:rsid w:val="00A846A6"/>
    <w:rsid w:val="00BA00AB"/>
    <w:rsid w:val="00EB3209"/>
    <w:rsid w:val="00ED60A7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71CE5"/>
  <w15:chartTrackingRefBased/>
  <w15:docId w15:val="{5E2933C9-A34F-4AE6-A0FA-01E01BB95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147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2021-03-16T16:35:00Z</dcterms:created>
  <dcterms:modified xsi:type="dcterms:W3CDTF">2021-03-16T19:04:00Z</dcterms:modified>
</cp:coreProperties>
</file>